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A0" w:rsidRPr="00A007A0" w:rsidRDefault="00A007A0" w:rsidP="008B6771">
      <w:pPr>
        <w:shd w:val="clear" w:color="auto" w:fill="FFFFFF"/>
        <w:rPr>
          <w:b/>
          <w:bCs/>
          <w:sz w:val="12"/>
          <w:szCs w:val="12"/>
          <w:lang w:bidi="ar-AE"/>
        </w:rPr>
      </w:pPr>
    </w:p>
    <w:p w:rsidR="00D217E9" w:rsidRPr="00B3200F" w:rsidRDefault="00D32BED" w:rsidP="000C56E6">
      <w:pPr>
        <w:shd w:val="clear" w:color="auto" w:fill="CCCCCC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Personal </w:t>
      </w:r>
      <w:r w:rsidR="001A26F3">
        <w:rPr>
          <w:b/>
          <w:bCs/>
          <w:sz w:val="32"/>
          <w:szCs w:val="32"/>
        </w:rPr>
        <w:t>Information:</w:t>
      </w:r>
      <w:r w:rsidR="00FD17E0" w:rsidRPr="00FD17E0">
        <w:t xml:space="preserve"> </w:t>
      </w:r>
    </w:p>
    <w:p w:rsidR="006A3D70" w:rsidRDefault="006A3D70" w:rsidP="008B6771">
      <w:pPr>
        <w:shd w:val="clear" w:color="auto" w:fill="FFFFFF"/>
        <w:rPr>
          <w:b/>
          <w:bCs/>
          <w:sz w:val="16"/>
          <w:szCs w:val="16"/>
        </w:rPr>
      </w:pPr>
    </w:p>
    <w:p w:rsidR="000C56E6" w:rsidRDefault="005C3F43" w:rsidP="000B07D8">
      <w:pPr>
        <w:shd w:val="clear" w:color="auto" w:fill="FFFFFF"/>
        <w:jc w:val="right"/>
        <w:rPr>
          <w:b/>
          <w:bCs/>
          <w:sz w:val="16"/>
          <w:szCs w:val="16"/>
        </w:rPr>
      </w:pPr>
      <w:bookmarkStart w:id="0" w:name="_GoBack"/>
      <w:r>
        <w:rPr>
          <w:b/>
          <w:bCs/>
          <w:noProof/>
          <w:sz w:val="16"/>
          <w:szCs w:val="16"/>
        </w:rPr>
        <w:drawing>
          <wp:inline distT="0" distB="0" distL="0" distR="0">
            <wp:extent cx="1130773" cy="1628775"/>
            <wp:effectExtent l="0" t="0" r="0" b="0"/>
            <wp:docPr id="1" name="Picture 1" descr="D:\منار\IMG-20170628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منار\IMG-20170628-WA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696" cy="16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B07D8" w:rsidRDefault="000B07D8" w:rsidP="000B07D8">
      <w:pPr>
        <w:shd w:val="clear" w:color="auto" w:fill="FFFFFF"/>
        <w:jc w:val="right"/>
        <w:rPr>
          <w:b/>
          <w:bCs/>
          <w:sz w:val="16"/>
          <w:szCs w:val="16"/>
        </w:rPr>
      </w:pPr>
    </w:p>
    <w:p w:rsidR="005B6FE0" w:rsidRPr="005B6FE0" w:rsidRDefault="00A007A0" w:rsidP="005B6FE0">
      <w:pPr>
        <w:shd w:val="clear" w:color="auto" w:fill="FFFFFF"/>
      </w:pPr>
      <w:r w:rsidRPr="00A007A0">
        <w:rPr>
          <w:b/>
          <w:bCs/>
        </w:rPr>
        <w:t>Name</w:t>
      </w:r>
      <w:r w:rsidRPr="00A007A0">
        <w:rPr>
          <w:b/>
          <w:bCs/>
        </w:rPr>
        <w:tab/>
      </w:r>
      <w:r w:rsidRPr="00A007A0">
        <w:rPr>
          <w:b/>
          <w:bCs/>
        </w:rPr>
        <w:tab/>
      </w:r>
      <w:r w:rsidRPr="00A007A0">
        <w:rPr>
          <w:b/>
          <w:bCs/>
        </w:rPr>
        <w:tab/>
        <w:t>:</w:t>
      </w:r>
      <w:r>
        <w:rPr>
          <w:b/>
          <w:bCs/>
        </w:rPr>
        <w:tab/>
      </w:r>
      <w:r w:rsidR="005B6FE0">
        <w:t>manar hesham hasan</w:t>
      </w:r>
    </w:p>
    <w:p w:rsidR="00B3200F" w:rsidRPr="00B3200F" w:rsidRDefault="00B3200F" w:rsidP="008B6771">
      <w:r w:rsidRPr="00B3200F">
        <w:rPr>
          <w:b/>
          <w:bCs/>
        </w:rPr>
        <w:t>Gender</w:t>
      </w:r>
      <w:r w:rsidRPr="00B3200F">
        <w:rPr>
          <w:b/>
          <w:bCs/>
        </w:rPr>
        <w:tab/>
      </w:r>
      <w:r w:rsidRPr="00B3200F">
        <w:rPr>
          <w:b/>
          <w:bCs/>
        </w:rPr>
        <w:tab/>
        <w:t>:</w:t>
      </w:r>
      <w:r w:rsidRPr="00B3200F">
        <w:rPr>
          <w:b/>
          <w:bCs/>
        </w:rPr>
        <w:tab/>
      </w:r>
      <w:r w:rsidR="005B6FE0">
        <w:t>female</w:t>
      </w:r>
    </w:p>
    <w:p w:rsidR="002C0BA8" w:rsidRPr="00B3200F" w:rsidRDefault="002C0BA8" w:rsidP="00FD17E0">
      <w:r w:rsidRPr="00B3200F">
        <w:rPr>
          <w:b/>
          <w:bCs/>
        </w:rPr>
        <w:t>Date of Birth</w:t>
      </w:r>
      <w:r w:rsidR="00FF4D3D" w:rsidRPr="00B3200F">
        <w:rPr>
          <w:b/>
          <w:bCs/>
        </w:rPr>
        <w:tab/>
      </w:r>
      <w:r w:rsidR="00B3200F">
        <w:rPr>
          <w:b/>
          <w:bCs/>
        </w:rPr>
        <w:tab/>
      </w:r>
      <w:r w:rsidRPr="00B3200F">
        <w:rPr>
          <w:b/>
          <w:bCs/>
        </w:rPr>
        <w:t>:</w:t>
      </w:r>
      <w:r w:rsidR="00FF4D3D" w:rsidRPr="00B3200F">
        <w:rPr>
          <w:b/>
          <w:bCs/>
        </w:rPr>
        <w:tab/>
      </w:r>
      <w:r w:rsidR="005B6FE0">
        <w:t>14 Nov</w:t>
      </w:r>
      <w:r w:rsidR="008A39EF">
        <w:t xml:space="preserve"> </w:t>
      </w:r>
      <w:r w:rsidR="005B6FE0">
        <w:t>1996</w:t>
      </w:r>
    </w:p>
    <w:p w:rsidR="002C0BA8" w:rsidRPr="00B3200F" w:rsidRDefault="002C0BA8" w:rsidP="00FD17E0">
      <w:r w:rsidRPr="00B3200F">
        <w:rPr>
          <w:b/>
          <w:bCs/>
        </w:rPr>
        <w:t>Nationality</w:t>
      </w:r>
      <w:r w:rsidR="00FF4D3D" w:rsidRPr="00B3200F">
        <w:rPr>
          <w:b/>
          <w:bCs/>
        </w:rPr>
        <w:tab/>
      </w:r>
      <w:r w:rsidR="00FF4D3D" w:rsidRPr="00B3200F">
        <w:rPr>
          <w:b/>
          <w:bCs/>
        </w:rPr>
        <w:tab/>
      </w:r>
      <w:r w:rsidRPr="00B3200F">
        <w:rPr>
          <w:b/>
          <w:bCs/>
        </w:rPr>
        <w:t>:</w:t>
      </w:r>
      <w:r w:rsidR="00FF4D3D" w:rsidRPr="00B3200F">
        <w:rPr>
          <w:b/>
          <w:bCs/>
        </w:rPr>
        <w:tab/>
      </w:r>
      <w:r w:rsidRPr="00B3200F">
        <w:t>Egyptian</w:t>
      </w:r>
    </w:p>
    <w:p w:rsidR="00A826B7" w:rsidRDefault="00CA0493" w:rsidP="00FD17E0">
      <w:r w:rsidRPr="00B3200F">
        <w:rPr>
          <w:b/>
          <w:bCs/>
        </w:rPr>
        <w:t>Marital</w:t>
      </w:r>
      <w:r w:rsidR="002C0BA8" w:rsidRPr="00B3200F">
        <w:rPr>
          <w:b/>
          <w:bCs/>
        </w:rPr>
        <w:t xml:space="preserve"> Status</w:t>
      </w:r>
      <w:r w:rsidR="00FF4D3D" w:rsidRPr="00B3200F">
        <w:rPr>
          <w:b/>
          <w:bCs/>
        </w:rPr>
        <w:tab/>
      </w:r>
      <w:r w:rsidR="002C0BA8" w:rsidRPr="00B3200F">
        <w:rPr>
          <w:b/>
          <w:bCs/>
        </w:rPr>
        <w:t>:</w:t>
      </w:r>
      <w:r w:rsidR="00FF4D3D" w:rsidRPr="00B3200F">
        <w:rPr>
          <w:b/>
          <w:bCs/>
        </w:rPr>
        <w:tab/>
      </w:r>
      <w:r w:rsidR="002C0BA8" w:rsidRPr="00B3200F">
        <w:t>Single</w:t>
      </w:r>
    </w:p>
    <w:p w:rsidR="00816698" w:rsidRDefault="003348B2" w:rsidP="008166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30"/>
        </w:tabs>
      </w:pPr>
      <w:r w:rsidRPr="003348B2">
        <w:rPr>
          <w:b/>
          <w:bCs/>
          <w:i/>
          <w:iCs/>
          <w:sz w:val="28"/>
          <w:szCs w:val="28"/>
        </w:rPr>
        <w:t>Visa</w:t>
      </w:r>
      <w:r w:rsidRPr="003348B2">
        <w:rPr>
          <w:b/>
          <w:bCs/>
          <w:i/>
          <w:iCs/>
        </w:rPr>
        <w:t xml:space="preserve"> </w:t>
      </w:r>
      <w:r w:rsidRPr="003348B2">
        <w:rPr>
          <w:b/>
          <w:bCs/>
          <w:i/>
          <w:iCs/>
          <w:sz w:val="28"/>
          <w:szCs w:val="28"/>
        </w:rPr>
        <w:t>Status</w:t>
      </w:r>
      <w:r>
        <w:rPr>
          <w:b/>
          <w:bCs/>
          <w:i/>
          <w:iCs/>
          <w:sz w:val="28"/>
          <w:szCs w:val="28"/>
        </w:rPr>
        <w:t xml:space="preserve">  </w:t>
      </w:r>
      <w:r w:rsidRPr="003348B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  </w:t>
      </w:r>
      <w:r w:rsidRPr="003348B2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          </w:t>
      </w:r>
      <w:r w:rsidRPr="003348B2">
        <w:t>on my father</w:t>
      </w:r>
    </w:p>
    <w:p w:rsidR="00816698" w:rsidRPr="00816698" w:rsidRDefault="00816698" w:rsidP="008166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30"/>
        </w:tabs>
      </w:pPr>
      <w:r>
        <w:rPr>
          <w:sz w:val="36"/>
          <w:szCs w:val="36"/>
        </w:rPr>
        <w:t xml:space="preserve">Graduate          :       </w:t>
      </w:r>
      <w:r>
        <w:t xml:space="preserve">studied at faculty of arts </w:t>
      </w:r>
    </w:p>
    <w:p w:rsidR="00206CFD" w:rsidRPr="00AB073E" w:rsidRDefault="00206CFD" w:rsidP="008B6771">
      <w:pPr>
        <w:shd w:val="clear" w:color="auto" w:fill="CCCCCC"/>
        <w:rPr>
          <w:b/>
          <w:bCs/>
          <w:sz w:val="32"/>
          <w:szCs w:val="32"/>
        </w:rPr>
      </w:pPr>
      <w:r w:rsidRPr="00AB073E">
        <w:rPr>
          <w:b/>
          <w:bCs/>
          <w:sz w:val="32"/>
          <w:szCs w:val="32"/>
        </w:rPr>
        <w:t xml:space="preserve">Contact </w:t>
      </w:r>
      <w:r w:rsidR="001A26F3" w:rsidRPr="00AB073E">
        <w:rPr>
          <w:b/>
          <w:bCs/>
          <w:sz w:val="32"/>
          <w:szCs w:val="32"/>
        </w:rPr>
        <w:t>In</w:t>
      </w:r>
      <w:r w:rsidR="001A26F3">
        <w:rPr>
          <w:b/>
          <w:bCs/>
          <w:sz w:val="32"/>
          <w:szCs w:val="32"/>
        </w:rPr>
        <w:t>formation:</w:t>
      </w:r>
    </w:p>
    <w:p w:rsidR="00206CFD" w:rsidRDefault="00206CFD" w:rsidP="008B6771">
      <w:pPr>
        <w:rPr>
          <w:b/>
          <w:bCs/>
          <w:sz w:val="8"/>
          <w:szCs w:val="8"/>
        </w:rPr>
      </w:pPr>
    </w:p>
    <w:p w:rsidR="00206CFD" w:rsidRDefault="00206CFD" w:rsidP="008B6771">
      <w:pPr>
        <w:rPr>
          <w:b/>
          <w:bCs/>
          <w:sz w:val="8"/>
          <w:szCs w:val="8"/>
        </w:rPr>
      </w:pPr>
    </w:p>
    <w:p w:rsidR="00262F14" w:rsidRPr="00262F14" w:rsidRDefault="009346FC" w:rsidP="00262F14">
      <w:pPr>
        <w:rPr>
          <w:b/>
          <w:bCs/>
        </w:rPr>
      </w:pPr>
      <w:r w:rsidRPr="00AB073E">
        <w:rPr>
          <w:b/>
          <w:bCs/>
        </w:rPr>
        <w:t>Mob</w:t>
      </w:r>
      <w:r w:rsidR="00262F14" w:rsidRPr="00262F14">
        <w:rPr>
          <w:b/>
          <w:bCs/>
          <w:sz w:val="8"/>
          <w:szCs w:val="8"/>
        </w:rPr>
        <w:t xml:space="preserve"> </w:t>
      </w:r>
      <w:r w:rsidR="00262F14">
        <w:rPr>
          <w:b/>
          <w:bCs/>
        </w:rPr>
        <w:t>ile            :          0503814870</w:t>
      </w:r>
    </w:p>
    <w:p w:rsidR="009346FC" w:rsidRDefault="00262F14" w:rsidP="00262F14">
      <w:proofErr w:type="gramStart"/>
      <w:r w:rsidRPr="00262F14">
        <w:rPr>
          <w:b/>
          <w:bCs/>
        </w:rPr>
        <w:t>Mobile</w:t>
      </w:r>
      <w:r w:rsidR="009346FC" w:rsidRPr="00AB073E">
        <w:rPr>
          <w:b/>
          <w:bCs/>
        </w:rPr>
        <w:t xml:space="preserve"> N</w:t>
      </w:r>
      <w:r w:rsidR="009346FC">
        <w:rPr>
          <w:b/>
          <w:bCs/>
        </w:rPr>
        <w:t>o.</w:t>
      </w:r>
      <w:proofErr w:type="gramEnd"/>
      <w:r w:rsidR="009346FC">
        <w:rPr>
          <w:b/>
          <w:bCs/>
        </w:rPr>
        <w:tab/>
      </w:r>
      <w:r w:rsidR="009346FC" w:rsidRPr="00AB073E">
        <w:rPr>
          <w:b/>
          <w:bCs/>
        </w:rPr>
        <w:t>:</w:t>
      </w:r>
      <w:r w:rsidR="009346FC">
        <w:rPr>
          <w:b/>
          <w:bCs/>
        </w:rPr>
        <w:tab/>
      </w:r>
      <w:r w:rsidR="005B6FE0">
        <w:t>0561220591</w:t>
      </w:r>
    </w:p>
    <w:p w:rsidR="00262F14" w:rsidRPr="00262F14" w:rsidRDefault="00262F14" w:rsidP="00875FF1">
      <w:pPr>
        <w:rPr>
          <w:sz w:val="28"/>
          <w:szCs w:val="28"/>
        </w:rPr>
      </w:pPr>
    </w:p>
    <w:p w:rsidR="009346FC" w:rsidRDefault="009346FC" w:rsidP="00FD38C1">
      <w:proofErr w:type="gramStart"/>
      <w:r>
        <w:rPr>
          <w:b/>
          <w:bCs/>
        </w:rPr>
        <w:t>E-mail.</w:t>
      </w:r>
      <w:proofErr w:type="gramEnd"/>
      <w:r>
        <w:rPr>
          <w:b/>
          <w:bCs/>
        </w:rPr>
        <w:tab/>
      </w:r>
      <w:r w:rsidRPr="00AB073E">
        <w:rPr>
          <w:b/>
          <w:bCs/>
        </w:rPr>
        <w:t>:</w:t>
      </w:r>
      <w:r>
        <w:rPr>
          <w:b/>
          <w:bCs/>
        </w:rPr>
        <w:tab/>
      </w:r>
      <w:r w:rsidR="005B6FE0">
        <w:t>kittyfemale1996@gmail.com</w:t>
      </w:r>
    </w:p>
    <w:p w:rsidR="00E658B3" w:rsidRDefault="00E658B3" w:rsidP="008B6771">
      <w:pPr>
        <w:rPr>
          <w:rtl/>
        </w:rPr>
      </w:pPr>
    </w:p>
    <w:p w:rsidR="00310510" w:rsidRPr="00B3200F" w:rsidRDefault="00310510" w:rsidP="008B6771"/>
    <w:p w:rsidR="00E658B3" w:rsidRPr="00F724CA" w:rsidRDefault="00E658B3" w:rsidP="008B6771">
      <w:pPr>
        <w:shd w:val="clear" w:color="auto" w:fill="CCCCCC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Career </w:t>
      </w:r>
      <w:r w:rsidR="001A26F3">
        <w:rPr>
          <w:b/>
          <w:bCs/>
          <w:sz w:val="32"/>
          <w:szCs w:val="32"/>
        </w:rPr>
        <w:t>Objective:</w:t>
      </w:r>
    </w:p>
    <w:p w:rsidR="00E658B3" w:rsidRDefault="00E658B3" w:rsidP="008B6771"/>
    <w:p w:rsidR="004C2C11" w:rsidRPr="00310510" w:rsidRDefault="00A0712F" w:rsidP="00310510">
      <w:pPr>
        <w:rPr>
          <w:b/>
          <w:bCs/>
          <w:sz w:val="32"/>
          <w:u w:val="single"/>
          <w:rtl/>
          <w:lang w:bidi="ar-AE"/>
        </w:rPr>
      </w:pPr>
      <w:r>
        <w:t xml:space="preserve">To join a </w:t>
      </w:r>
      <w:r w:rsidR="00B677B4">
        <w:t xml:space="preserve">promising career that can </w:t>
      </w:r>
      <w:r w:rsidR="00E2498E">
        <w:t>expand,</w:t>
      </w:r>
      <w:r w:rsidR="00B677B4">
        <w:t xml:space="preserve"> enhance</w:t>
      </w:r>
      <w:r>
        <w:t xml:space="preserve"> my </w:t>
      </w:r>
      <w:r w:rsidR="00B677B4">
        <w:t>skills</w:t>
      </w:r>
      <w:r>
        <w:t xml:space="preserve"> &amp; ad</w:t>
      </w:r>
      <w:r w:rsidR="00B677B4">
        <w:t>d to my social &amp; technical capabilities</w:t>
      </w:r>
      <w:r>
        <w:t>.</w:t>
      </w:r>
    </w:p>
    <w:p w:rsidR="00E658B3" w:rsidRDefault="00E658B3" w:rsidP="008B6771"/>
    <w:p w:rsidR="003F4DCA" w:rsidRPr="00AB073E" w:rsidRDefault="00494640" w:rsidP="008B6771">
      <w:pPr>
        <w:shd w:val="clear" w:color="auto" w:fill="CCCCCC"/>
        <w:tabs>
          <w:tab w:val="left" w:pos="3851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Technical </w:t>
      </w:r>
      <w:r w:rsidR="001A26F3">
        <w:rPr>
          <w:b/>
          <w:bCs/>
          <w:sz w:val="32"/>
          <w:szCs w:val="32"/>
        </w:rPr>
        <w:t>Skills:</w:t>
      </w:r>
    </w:p>
    <w:p w:rsidR="003F4DCA" w:rsidRPr="003F4DCA" w:rsidRDefault="003F4DCA" w:rsidP="008B6771"/>
    <w:p w:rsidR="00BD669E" w:rsidRDefault="00F94E83" w:rsidP="008B6771">
      <w:pPr>
        <w:numPr>
          <w:ilvl w:val="0"/>
          <w:numId w:val="12"/>
        </w:numPr>
      </w:pPr>
      <w:r w:rsidRPr="00A51953">
        <w:rPr>
          <w:b/>
          <w:bCs/>
          <w:u w:val="single"/>
        </w:rPr>
        <w:t>Operating Systems</w:t>
      </w:r>
      <w:r>
        <w:rPr>
          <w:b/>
          <w:bCs/>
        </w:rPr>
        <w:t>:</w:t>
      </w:r>
    </w:p>
    <w:p w:rsidR="006A3D70" w:rsidRDefault="00F94E83" w:rsidP="008B6771">
      <w:pPr>
        <w:numPr>
          <w:ilvl w:val="0"/>
          <w:numId w:val="16"/>
        </w:numPr>
        <w:tabs>
          <w:tab w:val="clear" w:pos="2160"/>
          <w:tab w:val="num" w:pos="1080"/>
          <w:tab w:val="num" w:pos="2340"/>
        </w:tabs>
        <w:ind w:left="1080"/>
      </w:pPr>
      <w:r>
        <w:t>MS Windows [</w:t>
      </w:r>
      <w:r w:rsidR="000F76F0">
        <w:t xml:space="preserve"> </w:t>
      </w:r>
      <w:r>
        <w:t>9</w:t>
      </w:r>
      <w:r w:rsidR="003D58BC">
        <w:t>8 / ME / 2000 / XP</w:t>
      </w:r>
      <w:r w:rsidR="005B5305">
        <w:t>/</w:t>
      </w:r>
      <w:r w:rsidR="00084A48">
        <w:t xml:space="preserve"> </w:t>
      </w:r>
      <w:smartTag w:uri="urn:schemas-microsoft-com:office:smarttags" w:element="place">
        <w:r w:rsidR="005B5305">
          <w:t>Vista</w:t>
        </w:r>
      </w:smartTag>
      <w:r w:rsidR="00FD701E">
        <w:t>/ 7</w:t>
      </w:r>
      <w:r w:rsidR="000F76F0">
        <w:t xml:space="preserve"> </w:t>
      </w:r>
      <w:r>
        <w:t>]</w:t>
      </w:r>
    </w:p>
    <w:p w:rsidR="00084A48" w:rsidRDefault="00084A48" w:rsidP="008B6771">
      <w:pPr>
        <w:tabs>
          <w:tab w:val="num" w:pos="2340"/>
        </w:tabs>
        <w:ind w:left="360"/>
      </w:pPr>
    </w:p>
    <w:p w:rsidR="00983839" w:rsidRDefault="00983839" w:rsidP="008B6771">
      <w:pPr>
        <w:numPr>
          <w:ilvl w:val="1"/>
          <w:numId w:val="9"/>
        </w:numPr>
        <w:tabs>
          <w:tab w:val="clear" w:pos="2880"/>
          <w:tab w:val="left" w:pos="360"/>
        </w:tabs>
        <w:ind w:left="360"/>
        <w:rPr>
          <w:b/>
          <w:bCs/>
          <w:u w:val="single"/>
        </w:rPr>
      </w:pPr>
      <w:r w:rsidRPr="00A51953">
        <w:rPr>
          <w:b/>
          <w:bCs/>
          <w:u w:val="single"/>
        </w:rPr>
        <w:t>Productivity Suites</w:t>
      </w:r>
      <w:r w:rsidRPr="00421046">
        <w:rPr>
          <w:b/>
          <w:bCs/>
          <w:u w:val="single"/>
        </w:rPr>
        <w:t>:</w:t>
      </w:r>
    </w:p>
    <w:p w:rsidR="006A3D70" w:rsidRPr="00421046" w:rsidRDefault="006A3D70" w:rsidP="008B6771">
      <w:pPr>
        <w:tabs>
          <w:tab w:val="left" w:pos="360"/>
        </w:tabs>
        <w:rPr>
          <w:b/>
          <w:bCs/>
          <w:u w:val="single"/>
        </w:rPr>
      </w:pPr>
    </w:p>
    <w:p w:rsidR="00053EF4" w:rsidRPr="003D58BC" w:rsidRDefault="003869BB" w:rsidP="008B6771">
      <w:pPr>
        <w:numPr>
          <w:ilvl w:val="2"/>
          <w:numId w:val="9"/>
        </w:numPr>
        <w:tabs>
          <w:tab w:val="clear" w:pos="3600"/>
          <w:tab w:val="left" w:pos="720"/>
          <w:tab w:val="num" w:pos="1080"/>
        </w:tabs>
        <w:ind w:left="1080"/>
      </w:pPr>
      <w:r w:rsidRPr="003D58BC">
        <w:t>MS Office XP</w:t>
      </w:r>
      <w:r w:rsidR="00FD701E">
        <w:t xml:space="preserve"> </w:t>
      </w:r>
      <w:r w:rsidRPr="003D58BC">
        <w:t>/2003</w:t>
      </w:r>
      <w:r w:rsidR="00FD701E">
        <w:t xml:space="preserve"> / 2007 ( Word ,</w:t>
      </w:r>
      <w:r w:rsidR="005E7729">
        <w:t>Excel, PowerPoint</w:t>
      </w:r>
      <w:r w:rsidR="00FD701E">
        <w:t xml:space="preserve"> ,Publisher ) </w:t>
      </w:r>
    </w:p>
    <w:p w:rsidR="006A3D70" w:rsidRDefault="00FD701E" w:rsidP="00887733">
      <w:pPr>
        <w:numPr>
          <w:ilvl w:val="2"/>
          <w:numId w:val="9"/>
        </w:numPr>
        <w:tabs>
          <w:tab w:val="clear" w:pos="3600"/>
          <w:tab w:val="left" w:pos="720"/>
          <w:tab w:val="num" w:pos="1080"/>
        </w:tabs>
        <w:ind w:left="1080"/>
        <w:rPr>
          <w:b/>
          <w:bCs/>
        </w:rPr>
      </w:pPr>
      <w:r>
        <w:t>V.</w:t>
      </w:r>
      <w:r w:rsidR="003D58BC" w:rsidRPr="003D58BC">
        <w:t>G</w:t>
      </w:r>
      <w:r w:rsidR="00887733">
        <w:t>OOD</w:t>
      </w:r>
      <w:r w:rsidR="003D58BC" w:rsidRPr="003D58BC">
        <w:t xml:space="preserve"> user for the</w:t>
      </w:r>
      <w:r w:rsidR="003D58BC">
        <w:rPr>
          <w:b/>
          <w:bCs/>
        </w:rPr>
        <w:t xml:space="preserve"> </w:t>
      </w:r>
      <w:r w:rsidR="003D58BC" w:rsidRPr="003D58BC">
        <w:t>internet</w:t>
      </w:r>
      <w:r w:rsidR="003D58BC">
        <w:rPr>
          <w:b/>
          <w:bCs/>
        </w:rPr>
        <w:t xml:space="preserve"> </w:t>
      </w:r>
    </w:p>
    <w:p w:rsidR="00F66C54" w:rsidRDefault="00F66C54" w:rsidP="005B6FE0">
      <w:pPr>
        <w:tabs>
          <w:tab w:val="left" w:pos="720"/>
        </w:tabs>
        <w:ind w:left="1080"/>
      </w:pPr>
    </w:p>
    <w:p w:rsidR="00310510" w:rsidRPr="00F66C54" w:rsidRDefault="00310510" w:rsidP="00310510">
      <w:pPr>
        <w:tabs>
          <w:tab w:val="left" w:pos="720"/>
        </w:tabs>
        <w:ind w:left="1080"/>
      </w:pPr>
    </w:p>
    <w:p w:rsidR="00310510" w:rsidRPr="00310510" w:rsidRDefault="00310510" w:rsidP="00310510">
      <w:pPr>
        <w:shd w:val="clear" w:color="auto" w:fill="CCCCCC"/>
        <w:rPr>
          <w:b/>
          <w:bCs/>
          <w:sz w:val="32"/>
          <w:szCs w:val="32"/>
        </w:rPr>
      </w:pPr>
      <w:r w:rsidRPr="00310510">
        <w:rPr>
          <w:b/>
          <w:bCs/>
          <w:sz w:val="32"/>
          <w:szCs w:val="32"/>
        </w:rPr>
        <w:t>Languages:</w:t>
      </w:r>
      <w:r w:rsidRPr="00310510">
        <w:rPr>
          <w:rFonts w:hint="cs"/>
          <w:b/>
          <w:bCs/>
          <w:sz w:val="32"/>
          <w:szCs w:val="32"/>
          <w:rtl/>
        </w:rPr>
        <w:t xml:space="preserve">     </w:t>
      </w:r>
    </w:p>
    <w:p w:rsidR="00310510" w:rsidRPr="00310510" w:rsidRDefault="00310510" w:rsidP="00310510">
      <w:pPr>
        <w:pStyle w:val="ListParagraph"/>
        <w:ind w:left="207"/>
      </w:pPr>
    </w:p>
    <w:p w:rsidR="00310510" w:rsidRPr="00053EF4" w:rsidRDefault="00310510" w:rsidP="00310510">
      <w:pPr>
        <w:pStyle w:val="ListParagraph"/>
        <w:numPr>
          <w:ilvl w:val="0"/>
          <w:numId w:val="9"/>
        </w:numPr>
        <w:ind w:left="0" w:firstLine="207"/>
      </w:pPr>
      <w:r w:rsidRPr="00310510">
        <w:rPr>
          <w:b/>
          <w:bCs/>
        </w:rPr>
        <w:t>Arabic</w:t>
      </w:r>
      <w:r w:rsidRPr="00310510">
        <w:rPr>
          <w:b/>
          <w:bCs/>
        </w:rPr>
        <w:tab/>
      </w:r>
      <w:r w:rsidRPr="00310510">
        <w:rPr>
          <w:b/>
          <w:bCs/>
        </w:rPr>
        <w:tab/>
        <w:t>:</w:t>
      </w:r>
      <w:r w:rsidRPr="00310510">
        <w:rPr>
          <w:b/>
          <w:bCs/>
        </w:rPr>
        <w:tab/>
      </w:r>
      <w:r w:rsidRPr="00053EF4">
        <w:t>Mother Tongue</w:t>
      </w:r>
    </w:p>
    <w:p w:rsidR="00310510" w:rsidRPr="00310510" w:rsidRDefault="00310510" w:rsidP="005C3F43">
      <w:pPr>
        <w:pStyle w:val="ListParagraph"/>
        <w:numPr>
          <w:ilvl w:val="0"/>
          <w:numId w:val="9"/>
        </w:numPr>
        <w:ind w:left="0" w:firstLine="207"/>
      </w:pPr>
      <w:r w:rsidRPr="00310510">
        <w:rPr>
          <w:b/>
          <w:bCs/>
        </w:rPr>
        <w:lastRenderedPageBreak/>
        <w:t>English</w:t>
      </w:r>
      <w:r w:rsidRPr="00310510">
        <w:rPr>
          <w:b/>
          <w:bCs/>
        </w:rPr>
        <w:tab/>
        <w:t>:</w:t>
      </w:r>
      <w:r w:rsidRPr="00310510">
        <w:rPr>
          <w:b/>
          <w:bCs/>
        </w:rPr>
        <w:tab/>
      </w:r>
      <w:r w:rsidRPr="00053EF4">
        <w:t>(Read/Written</w:t>
      </w:r>
      <w:r>
        <w:t xml:space="preserve"> - </w:t>
      </w:r>
      <w:r w:rsidRPr="00053EF4">
        <w:t>Spoken</w:t>
      </w:r>
      <w:r>
        <w:rPr>
          <w:rFonts w:hint="cs"/>
          <w:rtl/>
        </w:rPr>
        <w:t>(</w:t>
      </w:r>
    </w:p>
    <w:p w:rsidR="00310510" w:rsidRPr="00AB073E" w:rsidRDefault="009B273D" w:rsidP="00310510">
      <w:pPr>
        <w:shd w:val="clear" w:color="auto" w:fill="CCCCCC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Personal </w:t>
      </w:r>
      <w:r w:rsidR="001A26F3">
        <w:rPr>
          <w:b/>
          <w:bCs/>
          <w:sz w:val="32"/>
          <w:szCs w:val="32"/>
        </w:rPr>
        <w:t>Skills:</w:t>
      </w:r>
    </w:p>
    <w:p w:rsidR="009B273D" w:rsidRPr="006A3D70" w:rsidRDefault="009B273D" w:rsidP="008B6771">
      <w:pPr>
        <w:rPr>
          <w:b/>
          <w:bCs/>
          <w:sz w:val="28"/>
          <w:szCs w:val="28"/>
          <w:u w:val="single"/>
        </w:rPr>
      </w:pPr>
    </w:p>
    <w:p w:rsidR="009B273D" w:rsidRPr="00A51953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/>
        <w:rPr>
          <w:b/>
          <w:bCs/>
          <w:sz w:val="28"/>
          <w:szCs w:val="28"/>
          <w:u w:val="single"/>
        </w:rPr>
      </w:pPr>
      <w:r>
        <w:t xml:space="preserve">Self Motivated, Creative &amp; </w:t>
      </w:r>
      <w:r w:rsidRPr="0012320F">
        <w:t>Ambitious</w:t>
      </w:r>
    </w:p>
    <w:p w:rsidR="009B273D" w:rsidRPr="0012320F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/>
        <w:rPr>
          <w:b/>
          <w:bCs/>
        </w:rPr>
      </w:pPr>
      <w:r>
        <w:t>Eager to learn new technologies and techniques</w:t>
      </w:r>
    </w:p>
    <w:p w:rsidR="009B273D" w:rsidRPr="0012320F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/>
        <w:rPr>
          <w:b/>
          <w:bCs/>
        </w:rPr>
      </w:pPr>
      <w:r w:rsidRPr="0012320F">
        <w:rPr>
          <w:color w:val="000000"/>
        </w:rPr>
        <w:t xml:space="preserve">Good </w:t>
      </w:r>
      <w:r>
        <w:rPr>
          <w:color w:val="000000"/>
        </w:rPr>
        <w:t>Leadership,</w:t>
      </w:r>
      <w:r w:rsidRPr="0012320F">
        <w:rPr>
          <w:color w:val="000000"/>
        </w:rPr>
        <w:t xml:space="preserve"> Communication</w:t>
      </w:r>
      <w:r>
        <w:rPr>
          <w:color w:val="000000"/>
        </w:rPr>
        <w:t>, Negotiation and Presentation</w:t>
      </w:r>
      <w:r w:rsidRPr="0012320F">
        <w:rPr>
          <w:color w:val="000000"/>
        </w:rPr>
        <w:t xml:space="preserve"> Skills</w:t>
      </w:r>
    </w:p>
    <w:p w:rsidR="009B273D" w:rsidRPr="0012320F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/>
        <w:rPr>
          <w:u w:val="single"/>
        </w:rPr>
      </w:pPr>
      <w:r>
        <w:t>Have the ability to work individually or work in team</w:t>
      </w:r>
    </w:p>
    <w:p w:rsidR="009B273D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 w:right="-180"/>
        <w:rPr>
          <w:b/>
          <w:bCs/>
          <w:u w:val="single"/>
        </w:rPr>
      </w:pPr>
      <w:r>
        <w:t>Very interested in Co-operating, Sharing Ideas and Brain-Storming with colleagues</w:t>
      </w:r>
    </w:p>
    <w:p w:rsidR="009B273D" w:rsidRDefault="009B273D" w:rsidP="008B6771">
      <w:pPr>
        <w:numPr>
          <w:ilvl w:val="0"/>
          <w:numId w:val="18"/>
        </w:numPr>
        <w:tabs>
          <w:tab w:val="clear" w:pos="2160"/>
          <w:tab w:val="num" w:pos="720"/>
        </w:tabs>
        <w:ind w:left="720" w:right="-180"/>
        <w:rPr>
          <w:b/>
          <w:bCs/>
          <w:u w:val="single"/>
        </w:rPr>
      </w:pPr>
      <w:r>
        <w:t xml:space="preserve">Excellent </w:t>
      </w:r>
      <w:r w:rsidRPr="00D37E2D">
        <w:t>P</w:t>
      </w:r>
      <w:r>
        <w:t>roblems solving</w:t>
      </w:r>
    </w:p>
    <w:p w:rsidR="008447B2" w:rsidRPr="009F6B7B" w:rsidRDefault="00B82E0D" w:rsidP="008B6771">
      <w:pPr>
        <w:shd w:val="clear" w:color="auto" w:fill="CCCCCC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Training Experience:</w:t>
      </w:r>
    </w:p>
    <w:p w:rsidR="00DB0478" w:rsidRDefault="00DB0478" w:rsidP="008B6771"/>
    <w:p w:rsidR="00DB0478" w:rsidRDefault="00F66C54" w:rsidP="00F66C54">
      <w:r>
        <w:t>Training at Raya contact center (Egypt) as IT Administration Ge</w:t>
      </w:r>
      <w:r w:rsidR="00CD5EAF">
        <w:t>nerali</w:t>
      </w:r>
      <w:r w:rsidR="005B6FE0">
        <w:t>st at the IT department Jan 2015 – March 2015</w:t>
      </w:r>
    </w:p>
    <w:p w:rsidR="00F66C54" w:rsidRDefault="00F66C54" w:rsidP="00F66C54">
      <w:pPr>
        <w:rPr>
          <w:u w:val="single"/>
        </w:rPr>
      </w:pPr>
      <w:r w:rsidRPr="00F66C54">
        <w:rPr>
          <w:u w:val="single"/>
        </w:rPr>
        <w:t>Main Duties:</w:t>
      </w:r>
    </w:p>
    <w:p w:rsidR="00F66C54" w:rsidRDefault="00F66C54" w:rsidP="00F66C54">
      <w:pPr>
        <w:numPr>
          <w:ilvl w:val="0"/>
          <w:numId w:val="49"/>
        </w:numPr>
      </w:pPr>
      <w:r>
        <w:t xml:space="preserve">Help Desk </w:t>
      </w:r>
    </w:p>
    <w:p w:rsidR="00F66C54" w:rsidRDefault="00CF2A42" w:rsidP="00F66C54">
      <w:pPr>
        <w:numPr>
          <w:ilvl w:val="0"/>
          <w:numId w:val="49"/>
        </w:numPr>
      </w:pPr>
      <w:r>
        <w:t>Hardwa</w:t>
      </w:r>
      <w:r w:rsidR="00F66C54">
        <w:t xml:space="preserve">re Support </w:t>
      </w:r>
    </w:p>
    <w:p w:rsidR="00F66C54" w:rsidRDefault="00CF2A42" w:rsidP="00F66C54">
      <w:pPr>
        <w:numPr>
          <w:ilvl w:val="0"/>
          <w:numId w:val="49"/>
        </w:numPr>
      </w:pPr>
      <w:r>
        <w:t>Soft</w:t>
      </w:r>
      <w:r w:rsidR="00F66C54">
        <w:t xml:space="preserve">ware Support </w:t>
      </w:r>
    </w:p>
    <w:p w:rsidR="00F66C54" w:rsidRDefault="00F66C54" w:rsidP="00F66C54">
      <w:pPr>
        <w:numPr>
          <w:ilvl w:val="0"/>
          <w:numId w:val="49"/>
        </w:numPr>
      </w:pPr>
      <w:r>
        <w:t xml:space="preserve">Network Support </w:t>
      </w:r>
    </w:p>
    <w:p w:rsidR="00F66C54" w:rsidRDefault="00F66C54" w:rsidP="00F66C54">
      <w:pPr>
        <w:numPr>
          <w:ilvl w:val="0"/>
          <w:numId w:val="49"/>
        </w:numPr>
      </w:pPr>
      <w:r>
        <w:t>Implement the new Projects With the Call Center Filed</w:t>
      </w:r>
    </w:p>
    <w:p w:rsidR="00F84B92" w:rsidRDefault="00F66C54" w:rsidP="005B6FE0">
      <w:pPr>
        <w:numPr>
          <w:ilvl w:val="0"/>
          <w:numId w:val="49"/>
        </w:numPr>
      </w:pPr>
      <w:r>
        <w:t>Create the New Mail</w:t>
      </w:r>
      <w:r w:rsidR="005B6FE0">
        <w:t xml:space="preserve"> And Profile for the New Hires </w:t>
      </w:r>
    </w:p>
    <w:p w:rsidR="008447B2" w:rsidRPr="00A007A0" w:rsidRDefault="008447B2" w:rsidP="008B6771">
      <w:pPr>
        <w:rPr>
          <w:sz w:val="16"/>
          <w:szCs w:val="16"/>
        </w:rPr>
      </w:pPr>
    </w:p>
    <w:p w:rsidR="00716F08" w:rsidRPr="009F6B7B" w:rsidRDefault="00310510" w:rsidP="00716F08">
      <w:pPr>
        <w:shd w:val="clear" w:color="auto" w:fill="CCCCCC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Professional </w:t>
      </w:r>
      <w:r w:rsidR="00716F08">
        <w:rPr>
          <w:b/>
          <w:bCs/>
          <w:sz w:val="32"/>
          <w:szCs w:val="32"/>
        </w:rPr>
        <w:t>Experience</w:t>
      </w:r>
    </w:p>
    <w:p w:rsidR="002A69E4" w:rsidRDefault="002A69E4" w:rsidP="008B6771">
      <w:pPr>
        <w:rPr>
          <w:sz w:val="8"/>
          <w:szCs w:val="8"/>
        </w:rPr>
      </w:pPr>
    </w:p>
    <w:p w:rsidR="00CD5EAF" w:rsidRDefault="00CD5EAF" w:rsidP="008B6771">
      <w:pPr>
        <w:rPr>
          <w:sz w:val="8"/>
          <w:szCs w:val="8"/>
        </w:rPr>
      </w:pPr>
    </w:p>
    <w:p w:rsidR="00CD5EAF" w:rsidRDefault="00CD5EAF" w:rsidP="008B6771">
      <w:pPr>
        <w:rPr>
          <w:sz w:val="8"/>
          <w:szCs w:val="8"/>
        </w:rPr>
      </w:pPr>
    </w:p>
    <w:p w:rsidR="00925029" w:rsidRPr="003348B2" w:rsidRDefault="00925029" w:rsidP="003348B2">
      <w:pPr>
        <w:rPr>
          <w:b/>
          <w:bCs/>
          <w:sz w:val="28"/>
          <w:szCs w:val="28"/>
        </w:rPr>
      </w:pPr>
      <w:r>
        <w:rPr>
          <w:sz w:val="8"/>
          <w:szCs w:val="8"/>
        </w:rPr>
        <w:t xml:space="preserve">         </w:t>
      </w:r>
    </w:p>
    <w:p w:rsidR="003348B2" w:rsidRPr="003348B2" w:rsidRDefault="00925029" w:rsidP="00457F3F">
      <w:pPr>
        <w:pStyle w:val="ListParagraph"/>
        <w:numPr>
          <w:ilvl w:val="0"/>
          <w:numId w:val="50"/>
        </w:numPr>
        <w:spacing w:after="200" w:line="276" w:lineRule="auto"/>
        <w:rPr>
          <w:rFonts w:asciiTheme="majorBidi" w:eastAsiaTheme="minorHAnsi" w:hAnsiTheme="majorBidi" w:cstheme="majorBidi"/>
          <w:i/>
          <w:iCs/>
          <w:sz w:val="22"/>
          <w:szCs w:val="22"/>
        </w:rPr>
      </w:pPr>
      <w:r>
        <w:rPr>
          <w:sz w:val="28"/>
          <w:szCs w:val="28"/>
        </w:rPr>
        <w:t xml:space="preserve"> </w:t>
      </w:r>
      <w:r w:rsidR="003348B2" w:rsidRPr="003348B2"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Worked in the kindergarten as secretary </w:t>
      </w:r>
    </w:p>
    <w:p w:rsidR="003348B2" w:rsidRPr="003348B2" w:rsidRDefault="003348B2" w:rsidP="003348B2">
      <w:pPr>
        <w:spacing w:after="200" w:line="276" w:lineRule="auto"/>
        <w:contextualSpacing/>
        <w:rPr>
          <w:rFonts w:asciiTheme="majorBidi" w:eastAsiaTheme="minorHAnsi" w:hAnsiTheme="majorBidi" w:cstheme="majorBidi"/>
          <w:i/>
          <w:iCs/>
          <w:sz w:val="22"/>
          <w:szCs w:val="22"/>
        </w:rPr>
      </w:pPr>
      <w:r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        -    </w:t>
      </w:r>
      <w:r w:rsidRPr="003348B2">
        <w:rPr>
          <w:rFonts w:asciiTheme="majorBidi" w:eastAsiaTheme="minorHAnsi" w:hAnsiTheme="majorBidi" w:cstheme="majorBidi"/>
          <w:i/>
          <w:iCs/>
          <w:sz w:val="22"/>
          <w:szCs w:val="22"/>
        </w:rPr>
        <w:t>Worked in a company called vinaudirm and smart pharma as sales rep</w:t>
      </w:r>
    </w:p>
    <w:p w:rsidR="003348B2" w:rsidRPr="003348B2" w:rsidRDefault="003348B2" w:rsidP="003348B2">
      <w:pPr>
        <w:numPr>
          <w:ilvl w:val="0"/>
          <w:numId w:val="50"/>
        </w:numPr>
        <w:spacing w:after="200" w:line="276" w:lineRule="auto"/>
        <w:contextualSpacing/>
        <w:rPr>
          <w:rFonts w:asciiTheme="majorBidi" w:eastAsiaTheme="minorHAnsi" w:hAnsiTheme="majorBidi" w:cstheme="majorBidi"/>
          <w:i/>
          <w:iCs/>
          <w:sz w:val="22"/>
          <w:szCs w:val="22"/>
        </w:rPr>
      </w:pPr>
      <w:r w:rsidRPr="003348B2">
        <w:rPr>
          <w:rFonts w:asciiTheme="majorBidi" w:eastAsiaTheme="minorHAnsi" w:hAnsiTheme="majorBidi" w:cstheme="majorBidi"/>
          <w:i/>
          <w:iCs/>
          <w:sz w:val="22"/>
          <w:szCs w:val="22"/>
        </w:rPr>
        <w:t>I had participated in the galler,s knowledge to gasco  petroleum company</w:t>
      </w:r>
    </w:p>
    <w:p w:rsidR="003348B2" w:rsidRDefault="003348B2" w:rsidP="003348B2">
      <w:pPr>
        <w:numPr>
          <w:ilvl w:val="0"/>
          <w:numId w:val="50"/>
        </w:numPr>
        <w:spacing w:after="200" w:line="276" w:lineRule="auto"/>
        <w:contextualSpacing/>
        <w:rPr>
          <w:rFonts w:asciiTheme="majorBidi" w:eastAsiaTheme="minorHAnsi" w:hAnsiTheme="majorBidi" w:cstheme="majorBidi"/>
          <w:i/>
          <w:iCs/>
          <w:sz w:val="22"/>
          <w:szCs w:val="22"/>
        </w:rPr>
      </w:pPr>
      <w:r w:rsidRPr="003348B2"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I </w:t>
      </w:r>
      <w:r w:rsidR="00457F3F"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worked in mpp company </w:t>
      </w:r>
      <w:r w:rsidRPr="003348B2"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 call center</w:t>
      </w:r>
    </w:p>
    <w:p w:rsidR="00383713" w:rsidRPr="003348B2" w:rsidRDefault="00383713" w:rsidP="003348B2">
      <w:pPr>
        <w:numPr>
          <w:ilvl w:val="0"/>
          <w:numId w:val="50"/>
        </w:numPr>
        <w:spacing w:after="200" w:line="276" w:lineRule="auto"/>
        <w:contextualSpacing/>
        <w:rPr>
          <w:rFonts w:asciiTheme="majorBidi" w:eastAsiaTheme="minorHAnsi" w:hAnsiTheme="majorBidi" w:cstheme="majorBidi"/>
          <w:i/>
          <w:iCs/>
          <w:sz w:val="22"/>
          <w:szCs w:val="22"/>
        </w:rPr>
      </w:pPr>
      <w:r>
        <w:rPr>
          <w:rFonts w:asciiTheme="majorBidi" w:eastAsiaTheme="minorHAnsi" w:hAnsiTheme="majorBidi" w:cstheme="majorBidi"/>
          <w:i/>
          <w:iCs/>
          <w:sz w:val="22"/>
          <w:szCs w:val="22"/>
        </w:rPr>
        <w:t xml:space="preserve">I worked in omnix company data intery </w:t>
      </w:r>
    </w:p>
    <w:p w:rsidR="004C280E" w:rsidRPr="003348B2" w:rsidRDefault="004C280E" w:rsidP="005B6FE0">
      <w:pPr>
        <w:pStyle w:val="Default"/>
        <w:rPr>
          <w:rFonts w:ascii="Calibri" w:hAnsi="Calibri" w:cs="Calibri"/>
          <w:sz w:val="22"/>
          <w:szCs w:val="22"/>
          <w:lang w:val="en-US"/>
        </w:rPr>
      </w:pPr>
    </w:p>
    <w:p w:rsidR="00716F08" w:rsidRPr="00925029" w:rsidRDefault="004C280E" w:rsidP="00925029">
      <w:pPr>
        <w:autoSpaceDE w:val="0"/>
        <w:autoSpaceDN w:val="0"/>
        <w:rPr>
          <w:rFonts w:ascii="Trebuchet MS" w:hAnsi="Trebuchet MS"/>
          <w:b/>
          <w:bCs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                          </w:t>
      </w:r>
    </w:p>
    <w:sectPr w:rsidR="00716F08" w:rsidRPr="00925029" w:rsidSect="00082F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1800" w:bottom="1267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94" w:rsidRDefault="00643294">
      <w:r>
        <w:separator/>
      </w:r>
    </w:p>
  </w:endnote>
  <w:endnote w:type="continuationSeparator" w:id="0">
    <w:p w:rsidR="00643294" w:rsidRDefault="0064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65" w:rsidRDefault="007B67DF" w:rsidP="000B0D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B0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0D65" w:rsidRDefault="000B0D65" w:rsidP="000B0D6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65" w:rsidRDefault="000B0D65" w:rsidP="000B0D65">
    <w:pPr>
      <w:pStyle w:val="Footer"/>
      <w:framePr w:wrap="around" w:vAnchor="text" w:hAnchor="margin" w:xAlign="right" w:y="1"/>
      <w:rPr>
        <w:rStyle w:val="PageNumber"/>
      </w:rPr>
    </w:pPr>
  </w:p>
  <w:p w:rsidR="00253994" w:rsidRPr="00084A48" w:rsidRDefault="00253994" w:rsidP="006A3D70">
    <w:pPr>
      <w:pStyle w:val="Footer"/>
      <w:pBdr>
        <w:top w:val="single" w:sz="4" w:space="1" w:color="auto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65" w:rsidRDefault="000B0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94" w:rsidRDefault="00643294">
      <w:r>
        <w:separator/>
      </w:r>
    </w:p>
  </w:footnote>
  <w:footnote w:type="continuationSeparator" w:id="0">
    <w:p w:rsidR="00643294" w:rsidRDefault="00643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FDB" w:rsidRDefault="00082F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FDB" w:rsidRDefault="00082F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FDB" w:rsidRDefault="00082F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4pt;height:249pt" o:bullet="t">
        <v:imagedata r:id="rId1" o:title="MCj03223390000[1]"/>
      </v:shape>
    </w:pict>
  </w:numPicBullet>
  <w:abstractNum w:abstractNumId="0">
    <w:nsid w:val="06800E66"/>
    <w:multiLevelType w:val="hybridMultilevel"/>
    <w:tmpl w:val="92847FAC"/>
    <w:lvl w:ilvl="0" w:tplc="474EC8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5E2D"/>
    <w:multiLevelType w:val="multilevel"/>
    <w:tmpl w:val="AC7C99A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0D76195A"/>
    <w:multiLevelType w:val="hybridMultilevel"/>
    <w:tmpl w:val="13C00A46"/>
    <w:lvl w:ilvl="0" w:tplc="C9B6E47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1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DC61796"/>
    <w:multiLevelType w:val="hybridMultilevel"/>
    <w:tmpl w:val="1E20F4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D54355"/>
    <w:multiLevelType w:val="hybridMultilevel"/>
    <w:tmpl w:val="8C16AB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801DB"/>
    <w:multiLevelType w:val="hybridMultilevel"/>
    <w:tmpl w:val="DC6E04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8E763D"/>
    <w:multiLevelType w:val="multilevel"/>
    <w:tmpl w:val="6BD65DE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7E73BE2"/>
    <w:multiLevelType w:val="hybridMultilevel"/>
    <w:tmpl w:val="0816A9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515B12"/>
    <w:multiLevelType w:val="hybridMultilevel"/>
    <w:tmpl w:val="534882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C456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9">
    <w:nsid w:val="195515E2"/>
    <w:multiLevelType w:val="hybridMultilevel"/>
    <w:tmpl w:val="9F54D7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C16B99"/>
    <w:multiLevelType w:val="hybridMultilevel"/>
    <w:tmpl w:val="15A816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D817F9"/>
    <w:multiLevelType w:val="hybridMultilevel"/>
    <w:tmpl w:val="6BD65D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0E5E27"/>
    <w:multiLevelType w:val="multilevel"/>
    <w:tmpl w:val="AC7C99A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215B66AC"/>
    <w:multiLevelType w:val="hybridMultilevel"/>
    <w:tmpl w:val="1E1200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1693E9F"/>
    <w:multiLevelType w:val="multilevel"/>
    <w:tmpl w:val="13C00A4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322A2054"/>
    <w:multiLevelType w:val="hybridMultilevel"/>
    <w:tmpl w:val="C94ACA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1D2907"/>
    <w:multiLevelType w:val="multilevel"/>
    <w:tmpl w:val="9F54D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C55D7"/>
    <w:multiLevelType w:val="hybridMultilevel"/>
    <w:tmpl w:val="DE2CCB3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8025CA"/>
    <w:multiLevelType w:val="hybridMultilevel"/>
    <w:tmpl w:val="EEFE4F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F941C9"/>
    <w:multiLevelType w:val="multilevel"/>
    <w:tmpl w:val="7C8812F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396AF7"/>
    <w:multiLevelType w:val="hybridMultilevel"/>
    <w:tmpl w:val="8610A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1434D"/>
    <w:multiLevelType w:val="hybridMultilevel"/>
    <w:tmpl w:val="7FEC0DB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B5B60D8"/>
    <w:multiLevelType w:val="multilevel"/>
    <w:tmpl w:val="F476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0A69F9"/>
    <w:multiLevelType w:val="hybridMultilevel"/>
    <w:tmpl w:val="8FA892F4"/>
    <w:lvl w:ilvl="0" w:tplc="2A7C1B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4">
    <w:nsid w:val="41C15CA2"/>
    <w:multiLevelType w:val="hybridMultilevel"/>
    <w:tmpl w:val="E968DAA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3ED1859"/>
    <w:multiLevelType w:val="hybridMultilevel"/>
    <w:tmpl w:val="A2840FAC"/>
    <w:lvl w:ilvl="0" w:tplc="6D746CE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9B61E16"/>
    <w:multiLevelType w:val="hybridMultilevel"/>
    <w:tmpl w:val="DA9658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F3312EE"/>
    <w:multiLevelType w:val="hybridMultilevel"/>
    <w:tmpl w:val="E528E95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C23EF8"/>
    <w:multiLevelType w:val="multilevel"/>
    <w:tmpl w:val="7C8812F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6024367"/>
    <w:multiLevelType w:val="hybridMultilevel"/>
    <w:tmpl w:val="02361A3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1E03E3"/>
    <w:multiLevelType w:val="hybridMultilevel"/>
    <w:tmpl w:val="84320F8E"/>
    <w:lvl w:ilvl="0" w:tplc="04090005">
      <w:start w:val="1"/>
      <w:numFmt w:val="bullet"/>
      <w:lvlText w:val=""/>
      <w:lvlJc w:val="left"/>
      <w:pPr>
        <w:ind w:left="10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1">
    <w:nsid w:val="56EF5BF5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9431C1D"/>
    <w:multiLevelType w:val="hybridMultilevel"/>
    <w:tmpl w:val="6E0E6EA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AB226EA"/>
    <w:multiLevelType w:val="hybridMultilevel"/>
    <w:tmpl w:val="7C8812FA"/>
    <w:lvl w:ilvl="0" w:tplc="6710391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BF46DE6"/>
    <w:multiLevelType w:val="hybridMultilevel"/>
    <w:tmpl w:val="993C3C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5">
    <w:nsid w:val="5C0A2AA8"/>
    <w:multiLevelType w:val="hybridMultilevel"/>
    <w:tmpl w:val="5E7E7766"/>
    <w:lvl w:ilvl="0" w:tplc="2A7C1B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>
    <w:nsid w:val="5F5E65C4"/>
    <w:multiLevelType w:val="hybridMultilevel"/>
    <w:tmpl w:val="EE1C29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384C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2A7C1B7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024DD4"/>
    <w:multiLevelType w:val="hybridMultilevel"/>
    <w:tmpl w:val="147C1BDA"/>
    <w:lvl w:ilvl="0" w:tplc="04090005">
      <w:start w:val="1"/>
      <w:numFmt w:val="bullet"/>
      <w:lvlText w:val=""/>
      <w:lvlJc w:val="left"/>
      <w:pPr>
        <w:ind w:left="11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8">
    <w:nsid w:val="63C70C9F"/>
    <w:multiLevelType w:val="hybridMultilevel"/>
    <w:tmpl w:val="E758D08C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9">
    <w:nsid w:val="66AA4D51"/>
    <w:multiLevelType w:val="multilevel"/>
    <w:tmpl w:val="E528E95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540"/>
        </w:tabs>
        <w:ind w:left="425" w:right="245" w:hanging="245"/>
      </w:pPr>
      <w:rPr>
        <w:rFonts w:ascii="Wingdings" w:hAnsi="Wingdings" w:hint="default"/>
      </w:rPr>
    </w:lvl>
  </w:abstractNum>
  <w:abstractNum w:abstractNumId="41">
    <w:nsid w:val="698018F2"/>
    <w:multiLevelType w:val="hybridMultilevel"/>
    <w:tmpl w:val="1B40EE2A"/>
    <w:lvl w:ilvl="0" w:tplc="4C8E327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B3E796B"/>
    <w:multiLevelType w:val="hybridMultilevel"/>
    <w:tmpl w:val="BF6891C8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B6011FB"/>
    <w:multiLevelType w:val="multilevel"/>
    <w:tmpl w:val="FC68E116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4">
    <w:nsid w:val="73C77739"/>
    <w:multiLevelType w:val="hybridMultilevel"/>
    <w:tmpl w:val="274AA2C6"/>
    <w:lvl w:ilvl="0" w:tplc="040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45">
    <w:nsid w:val="73EE4D43"/>
    <w:multiLevelType w:val="hybridMultilevel"/>
    <w:tmpl w:val="8C2ABBA2"/>
    <w:lvl w:ilvl="0" w:tplc="04090005">
      <w:start w:val="1"/>
      <w:numFmt w:val="bullet"/>
      <w:lvlText w:val=""/>
      <w:lvlJc w:val="left"/>
      <w:pPr>
        <w:ind w:left="13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46">
    <w:nsid w:val="75675076"/>
    <w:multiLevelType w:val="hybridMultilevel"/>
    <w:tmpl w:val="157C80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4A2FF3"/>
    <w:multiLevelType w:val="hybridMultilevel"/>
    <w:tmpl w:val="60F4CA1C"/>
    <w:lvl w:ilvl="0" w:tplc="10781A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75384C9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2A7C1B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BBA74A9"/>
    <w:multiLevelType w:val="multilevel"/>
    <w:tmpl w:val="EEFE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6D4A77"/>
    <w:multiLevelType w:val="multilevel"/>
    <w:tmpl w:val="A830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6"/>
  </w:num>
  <w:num w:numId="4">
    <w:abstractNumId w:val="23"/>
  </w:num>
  <w:num w:numId="5">
    <w:abstractNumId w:val="35"/>
  </w:num>
  <w:num w:numId="6">
    <w:abstractNumId w:val="40"/>
  </w:num>
  <w:num w:numId="7">
    <w:abstractNumId w:val="21"/>
  </w:num>
  <w:num w:numId="8">
    <w:abstractNumId w:val="47"/>
  </w:num>
  <w:num w:numId="9">
    <w:abstractNumId w:val="34"/>
  </w:num>
  <w:num w:numId="10">
    <w:abstractNumId w:val="33"/>
  </w:num>
  <w:num w:numId="11">
    <w:abstractNumId w:val="11"/>
  </w:num>
  <w:num w:numId="12">
    <w:abstractNumId w:val="27"/>
  </w:num>
  <w:num w:numId="13">
    <w:abstractNumId w:val="41"/>
  </w:num>
  <w:num w:numId="14">
    <w:abstractNumId w:val="19"/>
  </w:num>
  <w:num w:numId="15">
    <w:abstractNumId w:val="39"/>
  </w:num>
  <w:num w:numId="16">
    <w:abstractNumId w:val="42"/>
  </w:num>
  <w:num w:numId="17">
    <w:abstractNumId w:val="43"/>
  </w:num>
  <w:num w:numId="18">
    <w:abstractNumId w:val="2"/>
  </w:num>
  <w:num w:numId="19">
    <w:abstractNumId w:val="12"/>
  </w:num>
  <w:num w:numId="20">
    <w:abstractNumId w:val="1"/>
  </w:num>
  <w:num w:numId="21">
    <w:abstractNumId w:val="14"/>
  </w:num>
  <w:num w:numId="22">
    <w:abstractNumId w:val="16"/>
  </w:num>
  <w:num w:numId="23">
    <w:abstractNumId w:val="17"/>
  </w:num>
  <w:num w:numId="24">
    <w:abstractNumId w:val="6"/>
  </w:num>
  <w:num w:numId="25">
    <w:abstractNumId w:val="24"/>
  </w:num>
  <w:num w:numId="26">
    <w:abstractNumId w:val="28"/>
  </w:num>
  <w:num w:numId="27">
    <w:abstractNumId w:val="31"/>
  </w:num>
  <w:num w:numId="28">
    <w:abstractNumId w:val="29"/>
  </w:num>
  <w:num w:numId="29">
    <w:abstractNumId w:val="45"/>
  </w:num>
  <w:num w:numId="30">
    <w:abstractNumId w:val="46"/>
  </w:num>
  <w:num w:numId="31">
    <w:abstractNumId w:val="37"/>
  </w:num>
  <w:num w:numId="32">
    <w:abstractNumId w:val="30"/>
  </w:num>
  <w:num w:numId="33">
    <w:abstractNumId w:val="18"/>
  </w:num>
  <w:num w:numId="34">
    <w:abstractNumId w:val="44"/>
  </w:num>
  <w:num w:numId="35">
    <w:abstractNumId w:val="10"/>
  </w:num>
  <w:num w:numId="36">
    <w:abstractNumId w:val="3"/>
  </w:num>
  <w:num w:numId="37">
    <w:abstractNumId w:val="4"/>
  </w:num>
  <w:num w:numId="38">
    <w:abstractNumId w:val="32"/>
  </w:num>
  <w:num w:numId="39">
    <w:abstractNumId w:val="8"/>
  </w:num>
  <w:num w:numId="40">
    <w:abstractNumId w:val="13"/>
  </w:num>
  <w:num w:numId="41">
    <w:abstractNumId w:val="26"/>
  </w:num>
  <w:num w:numId="42">
    <w:abstractNumId w:val="22"/>
  </w:num>
  <w:num w:numId="43">
    <w:abstractNumId w:val="49"/>
  </w:num>
  <w:num w:numId="44">
    <w:abstractNumId w:val="48"/>
  </w:num>
  <w:num w:numId="45">
    <w:abstractNumId w:val="25"/>
  </w:num>
  <w:num w:numId="46">
    <w:abstractNumId w:val="5"/>
  </w:num>
  <w:num w:numId="47">
    <w:abstractNumId w:val="38"/>
  </w:num>
  <w:num w:numId="48">
    <w:abstractNumId w:val="7"/>
  </w:num>
  <w:num w:numId="49">
    <w:abstractNumId w:val="2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9A"/>
    <w:rsid w:val="00003741"/>
    <w:rsid w:val="00006711"/>
    <w:rsid w:val="00012B3C"/>
    <w:rsid w:val="00013294"/>
    <w:rsid w:val="00020763"/>
    <w:rsid w:val="00022616"/>
    <w:rsid w:val="00025209"/>
    <w:rsid w:val="00026C0D"/>
    <w:rsid w:val="00027BD8"/>
    <w:rsid w:val="00031665"/>
    <w:rsid w:val="0003773D"/>
    <w:rsid w:val="00044C51"/>
    <w:rsid w:val="00053EF4"/>
    <w:rsid w:val="00053FD8"/>
    <w:rsid w:val="00056D5D"/>
    <w:rsid w:val="0007481D"/>
    <w:rsid w:val="00080D09"/>
    <w:rsid w:val="00082FDB"/>
    <w:rsid w:val="00084A48"/>
    <w:rsid w:val="00090AC0"/>
    <w:rsid w:val="000974A0"/>
    <w:rsid w:val="000B07D8"/>
    <w:rsid w:val="000B0D65"/>
    <w:rsid w:val="000C5506"/>
    <w:rsid w:val="000C56E6"/>
    <w:rsid w:val="000C5BA3"/>
    <w:rsid w:val="000D067B"/>
    <w:rsid w:val="000D094E"/>
    <w:rsid w:val="000E2EC1"/>
    <w:rsid w:val="000F4915"/>
    <w:rsid w:val="000F76F0"/>
    <w:rsid w:val="00100115"/>
    <w:rsid w:val="00106E83"/>
    <w:rsid w:val="00112F14"/>
    <w:rsid w:val="00114971"/>
    <w:rsid w:val="00120006"/>
    <w:rsid w:val="001224DF"/>
    <w:rsid w:val="00122E2D"/>
    <w:rsid w:val="0012320F"/>
    <w:rsid w:val="00140DDE"/>
    <w:rsid w:val="0014246D"/>
    <w:rsid w:val="001507FA"/>
    <w:rsid w:val="00156001"/>
    <w:rsid w:val="001577F4"/>
    <w:rsid w:val="00160D26"/>
    <w:rsid w:val="00162FEC"/>
    <w:rsid w:val="00167D99"/>
    <w:rsid w:val="0018161F"/>
    <w:rsid w:val="001838BA"/>
    <w:rsid w:val="0018672B"/>
    <w:rsid w:val="00193470"/>
    <w:rsid w:val="0019692C"/>
    <w:rsid w:val="001A26F3"/>
    <w:rsid w:val="001B191A"/>
    <w:rsid w:val="001B3AE0"/>
    <w:rsid w:val="001C527B"/>
    <w:rsid w:val="001C5A3E"/>
    <w:rsid w:val="001D14ED"/>
    <w:rsid w:val="001D2E3A"/>
    <w:rsid w:val="001D4827"/>
    <w:rsid w:val="001E2625"/>
    <w:rsid w:val="001E66A8"/>
    <w:rsid w:val="001F43C9"/>
    <w:rsid w:val="001F7621"/>
    <w:rsid w:val="001F7A23"/>
    <w:rsid w:val="00204DB3"/>
    <w:rsid w:val="002059F2"/>
    <w:rsid w:val="00206CFD"/>
    <w:rsid w:val="00207108"/>
    <w:rsid w:val="00210FC0"/>
    <w:rsid w:val="002117BF"/>
    <w:rsid w:val="00213905"/>
    <w:rsid w:val="00216B87"/>
    <w:rsid w:val="0021712E"/>
    <w:rsid w:val="0021726D"/>
    <w:rsid w:val="002178D9"/>
    <w:rsid w:val="00223E82"/>
    <w:rsid w:val="0023285A"/>
    <w:rsid w:val="00240256"/>
    <w:rsid w:val="00253994"/>
    <w:rsid w:val="00254BF9"/>
    <w:rsid w:val="00262F14"/>
    <w:rsid w:val="002652DD"/>
    <w:rsid w:val="00270CC7"/>
    <w:rsid w:val="0027359B"/>
    <w:rsid w:val="0027540C"/>
    <w:rsid w:val="00282619"/>
    <w:rsid w:val="002828C0"/>
    <w:rsid w:val="00285C9A"/>
    <w:rsid w:val="00286821"/>
    <w:rsid w:val="00292444"/>
    <w:rsid w:val="002975F6"/>
    <w:rsid w:val="002A0625"/>
    <w:rsid w:val="002A1F6D"/>
    <w:rsid w:val="002A69E4"/>
    <w:rsid w:val="002C0BA8"/>
    <w:rsid w:val="002C1616"/>
    <w:rsid w:val="002D0891"/>
    <w:rsid w:val="002D10EF"/>
    <w:rsid w:val="002D35B3"/>
    <w:rsid w:val="002D760B"/>
    <w:rsid w:val="002E0FF8"/>
    <w:rsid w:val="003005BB"/>
    <w:rsid w:val="00303EE2"/>
    <w:rsid w:val="0030671D"/>
    <w:rsid w:val="0030741F"/>
    <w:rsid w:val="00310510"/>
    <w:rsid w:val="00313AE7"/>
    <w:rsid w:val="00321290"/>
    <w:rsid w:val="003321F1"/>
    <w:rsid w:val="003348B2"/>
    <w:rsid w:val="00344A75"/>
    <w:rsid w:val="00345AA0"/>
    <w:rsid w:val="00352406"/>
    <w:rsid w:val="003705CF"/>
    <w:rsid w:val="003719E2"/>
    <w:rsid w:val="00375DC0"/>
    <w:rsid w:val="00377502"/>
    <w:rsid w:val="0038143D"/>
    <w:rsid w:val="00383713"/>
    <w:rsid w:val="0038472A"/>
    <w:rsid w:val="003864FE"/>
    <w:rsid w:val="003869BB"/>
    <w:rsid w:val="00391BA3"/>
    <w:rsid w:val="003945BF"/>
    <w:rsid w:val="003A2438"/>
    <w:rsid w:val="003A30A1"/>
    <w:rsid w:val="003A431A"/>
    <w:rsid w:val="003A6DED"/>
    <w:rsid w:val="003B090E"/>
    <w:rsid w:val="003B4D85"/>
    <w:rsid w:val="003B751A"/>
    <w:rsid w:val="003D58BC"/>
    <w:rsid w:val="003D6184"/>
    <w:rsid w:val="003F11A2"/>
    <w:rsid w:val="003F4DCA"/>
    <w:rsid w:val="00415840"/>
    <w:rsid w:val="00416B9D"/>
    <w:rsid w:val="00421046"/>
    <w:rsid w:val="004214FA"/>
    <w:rsid w:val="00430DAA"/>
    <w:rsid w:val="004323BE"/>
    <w:rsid w:val="00434AB7"/>
    <w:rsid w:val="00435046"/>
    <w:rsid w:val="00443A29"/>
    <w:rsid w:val="00443BF4"/>
    <w:rsid w:val="0044483A"/>
    <w:rsid w:val="00444869"/>
    <w:rsid w:val="00450546"/>
    <w:rsid w:val="004566CB"/>
    <w:rsid w:val="00457F3F"/>
    <w:rsid w:val="00464B9B"/>
    <w:rsid w:val="00464D28"/>
    <w:rsid w:val="00465477"/>
    <w:rsid w:val="004669F0"/>
    <w:rsid w:val="004721BF"/>
    <w:rsid w:val="004760ED"/>
    <w:rsid w:val="0048257C"/>
    <w:rsid w:val="0048629E"/>
    <w:rsid w:val="00487C4A"/>
    <w:rsid w:val="004915B8"/>
    <w:rsid w:val="0049179F"/>
    <w:rsid w:val="00494640"/>
    <w:rsid w:val="00496B80"/>
    <w:rsid w:val="00497B03"/>
    <w:rsid w:val="004A6112"/>
    <w:rsid w:val="004B3E5C"/>
    <w:rsid w:val="004B7BA7"/>
    <w:rsid w:val="004C0EA8"/>
    <w:rsid w:val="004C280E"/>
    <w:rsid w:val="004C2C11"/>
    <w:rsid w:val="004D1C03"/>
    <w:rsid w:val="004D4B05"/>
    <w:rsid w:val="004E4248"/>
    <w:rsid w:val="004E630E"/>
    <w:rsid w:val="004F4282"/>
    <w:rsid w:val="00521482"/>
    <w:rsid w:val="00521F28"/>
    <w:rsid w:val="00522302"/>
    <w:rsid w:val="0052720E"/>
    <w:rsid w:val="00530AD6"/>
    <w:rsid w:val="005324EC"/>
    <w:rsid w:val="005336D1"/>
    <w:rsid w:val="00541555"/>
    <w:rsid w:val="00544358"/>
    <w:rsid w:val="00551A52"/>
    <w:rsid w:val="00551B9F"/>
    <w:rsid w:val="00554CE2"/>
    <w:rsid w:val="005632D0"/>
    <w:rsid w:val="00567EDD"/>
    <w:rsid w:val="005707EC"/>
    <w:rsid w:val="00572F3E"/>
    <w:rsid w:val="00576446"/>
    <w:rsid w:val="005815C9"/>
    <w:rsid w:val="00586A5E"/>
    <w:rsid w:val="005872D3"/>
    <w:rsid w:val="005938D3"/>
    <w:rsid w:val="00596BE2"/>
    <w:rsid w:val="005A0D71"/>
    <w:rsid w:val="005A753E"/>
    <w:rsid w:val="005B5305"/>
    <w:rsid w:val="005B6FE0"/>
    <w:rsid w:val="005C178B"/>
    <w:rsid w:val="005C3F43"/>
    <w:rsid w:val="005D14A3"/>
    <w:rsid w:val="005E1B5F"/>
    <w:rsid w:val="005E7729"/>
    <w:rsid w:val="005F24BE"/>
    <w:rsid w:val="005F2D9E"/>
    <w:rsid w:val="005F45D9"/>
    <w:rsid w:val="005F64EA"/>
    <w:rsid w:val="006220D5"/>
    <w:rsid w:val="006326AA"/>
    <w:rsid w:val="00640BA1"/>
    <w:rsid w:val="00640C69"/>
    <w:rsid w:val="00643294"/>
    <w:rsid w:val="00656A76"/>
    <w:rsid w:val="0067284A"/>
    <w:rsid w:val="00674127"/>
    <w:rsid w:val="00674BCB"/>
    <w:rsid w:val="0069216F"/>
    <w:rsid w:val="006A0D8D"/>
    <w:rsid w:val="006A3D70"/>
    <w:rsid w:val="006B1060"/>
    <w:rsid w:val="006C019C"/>
    <w:rsid w:val="006C6F1D"/>
    <w:rsid w:val="006D22AF"/>
    <w:rsid w:val="006D6B9F"/>
    <w:rsid w:val="006F7972"/>
    <w:rsid w:val="007033E6"/>
    <w:rsid w:val="00716F08"/>
    <w:rsid w:val="00720198"/>
    <w:rsid w:val="007307BD"/>
    <w:rsid w:val="00740618"/>
    <w:rsid w:val="007409CD"/>
    <w:rsid w:val="00747547"/>
    <w:rsid w:val="00750F44"/>
    <w:rsid w:val="00753D95"/>
    <w:rsid w:val="007544E9"/>
    <w:rsid w:val="00760278"/>
    <w:rsid w:val="00760652"/>
    <w:rsid w:val="0077175D"/>
    <w:rsid w:val="00775C93"/>
    <w:rsid w:val="0079122E"/>
    <w:rsid w:val="00794861"/>
    <w:rsid w:val="00796025"/>
    <w:rsid w:val="00796317"/>
    <w:rsid w:val="007A50B2"/>
    <w:rsid w:val="007A5D71"/>
    <w:rsid w:val="007B07E9"/>
    <w:rsid w:val="007B67DF"/>
    <w:rsid w:val="007C1820"/>
    <w:rsid w:val="007C2472"/>
    <w:rsid w:val="007D136B"/>
    <w:rsid w:val="007E32A1"/>
    <w:rsid w:val="007E6BD7"/>
    <w:rsid w:val="00807F32"/>
    <w:rsid w:val="00816698"/>
    <w:rsid w:val="00832969"/>
    <w:rsid w:val="008341C5"/>
    <w:rsid w:val="00840D2C"/>
    <w:rsid w:val="008447B2"/>
    <w:rsid w:val="008522F6"/>
    <w:rsid w:val="008536AF"/>
    <w:rsid w:val="00873041"/>
    <w:rsid w:val="00875FF1"/>
    <w:rsid w:val="00883145"/>
    <w:rsid w:val="00883D5E"/>
    <w:rsid w:val="00887733"/>
    <w:rsid w:val="00895E45"/>
    <w:rsid w:val="00897D74"/>
    <w:rsid w:val="008A2DB3"/>
    <w:rsid w:val="008A39EF"/>
    <w:rsid w:val="008A48E4"/>
    <w:rsid w:val="008A7128"/>
    <w:rsid w:val="008A7719"/>
    <w:rsid w:val="008B2AE9"/>
    <w:rsid w:val="008B6771"/>
    <w:rsid w:val="008C196E"/>
    <w:rsid w:val="008C6F33"/>
    <w:rsid w:val="008D32C4"/>
    <w:rsid w:val="008D3B68"/>
    <w:rsid w:val="008E25D9"/>
    <w:rsid w:val="008E4046"/>
    <w:rsid w:val="008F33E4"/>
    <w:rsid w:val="00904976"/>
    <w:rsid w:val="009062FB"/>
    <w:rsid w:val="009118CB"/>
    <w:rsid w:val="0091212F"/>
    <w:rsid w:val="00913D74"/>
    <w:rsid w:val="00921423"/>
    <w:rsid w:val="00923032"/>
    <w:rsid w:val="00925029"/>
    <w:rsid w:val="009320D3"/>
    <w:rsid w:val="009346FC"/>
    <w:rsid w:val="00936D7B"/>
    <w:rsid w:val="009511EE"/>
    <w:rsid w:val="00953109"/>
    <w:rsid w:val="00962821"/>
    <w:rsid w:val="00977058"/>
    <w:rsid w:val="00983839"/>
    <w:rsid w:val="00986907"/>
    <w:rsid w:val="0098704F"/>
    <w:rsid w:val="00990F66"/>
    <w:rsid w:val="0099151C"/>
    <w:rsid w:val="00995CA2"/>
    <w:rsid w:val="009A3B27"/>
    <w:rsid w:val="009B273D"/>
    <w:rsid w:val="009B6E42"/>
    <w:rsid w:val="009C06C8"/>
    <w:rsid w:val="009D112D"/>
    <w:rsid w:val="009D2AD7"/>
    <w:rsid w:val="009D2BA0"/>
    <w:rsid w:val="009D6609"/>
    <w:rsid w:val="009D7E26"/>
    <w:rsid w:val="009E4AC1"/>
    <w:rsid w:val="009E6E41"/>
    <w:rsid w:val="009E7471"/>
    <w:rsid w:val="009F1F80"/>
    <w:rsid w:val="009F35AC"/>
    <w:rsid w:val="009F4D29"/>
    <w:rsid w:val="009F6B7B"/>
    <w:rsid w:val="00A007A0"/>
    <w:rsid w:val="00A03DF5"/>
    <w:rsid w:val="00A04AB3"/>
    <w:rsid w:val="00A0712F"/>
    <w:rsid w:val="00A14D14"/>
    <w:rsid w:val="00A24A72"/>
    <w:rsid w:val="00A26E12"/>
    <w:rsid w:val="00A41AB6"/>
    <w:rsid w:val="00A42E1F"/>
    <w:rsid w:val="00A44E16"/>
    <w:rsid w:val="00A47D4E"/>
    <w:rsid w:val="00A51953"/>
    <w:rsid w:val="00A51C42"/>
    <w:rsid w:val="00A60D0E"/>
    <w:rsid w:val="00A6178D"/>
    <w:rsid w:val="00A64769"/>
    <w:rsid w:val="00A66A84"/>
    <w:rsid w:val="00A720D3"/>
    <w:rsid w:val="00A72340"/>
    <w:rsid w:val="00A7319A"/>
    <w:rsid w:val="00A77152"/>
    <w:rsid w:val="00A826B7"/>
    <w:rsid w:val="00A90444"/>
    <w:rsid w:val="00A96AD9"/>
    <w:rsid w:val="00AA1216"/>
    <w:rsid w:val="00AA2213"/>
    <w:rsid w:val="00AB073E"/>
    <w:rsid w:val="00AD6D1C"/>
    <w:rsid w:val="00AE3A71"/>
    <w:rsid w:val="00AE4D91"/>
    <w:rsid w:val="00AF6CB9"/>
    <w:rsid w:val="00B0113F"/>
    <w:rsid w:val="00B0293F"/>
    <w:rsid w:val="00B06C04"/>
    <w:rsid w:val="00B15F4E"/>
    <w:rsid w:val="00B16513"/>
    <w:rsid w:val="00B20B26"/>
    <w:rsid w:val="00B21FF8"/>
    <w:rsid w:val="00B22C27"/>
    <w:rsid w:val="00B244C8"/>
    <w:rsid w:val="00B2710F"/>
    <w:rsid w:val="00B3200F"/>
    <w:rsid w:val="00B3505E"/>
    <w:rsid w:val="00B37485"/>
    <w:rsid w:val="00B41171"/>
    <w:rsid w:val="00B61AE9"/>
    <w:rsid w:val="00B61BDC"/>
    <w:rsid w:val="00B677B4"/>
    <w:rsid w:val="00B73DA1"/>
    <w:rsid w:val="00B76F05"/>
    <w:rsid w:val="00B82791"/>
    <w:rsid w:val="00B82E0D"/>
    <w:rsid w:val="00B85D2B"/>
    <w:rsid w:val="00BA2D77"/>
    <w:rsid w:val="00BB6B4E"/>
    <w:rsid w:val="00BB7E6D"/>
    <w:rsid w:val="00BC2338"/>
    <w:rsid w:val="00BC39DF"/>
    <w:rsid w:val="00BC5FD6"/>
    <w:rsid w:val="00BD3AEB"/>
    <w:rsid w:val="00BD4354"/>
    <w:rsid w:val="00BD669E"/>
    <w:rsid w:val="00BE0EFC"/>
    <w:rsid w:val="00BE318B"/>
    <w:rsid w:val="00BE53E4"/>
    <w:rsid w:val="00BE7A9B"/>
    <w:rsid w:val="00C046E7"/>
    <w:rsid w:val="00C0557B"/>
    <w:rsid w:val="00C07389"/>
    <w:rsid w:val="00C147F1"/>
    <w:rsid w:val="00C23890"/>
    <w:rsid w:val="00C37A9C"/>
    <w:rsid w:val="00C4372D"/>
    <w:rsid w:val="00C45955"/>
    <w:rsid w:val="00C57716"/>
    <w:rsid w:val="00C670E0"/>
    <w:rsid w:val="00C77ACB"/>
    <w:rsid w:val="00C86D55"/>
    <w:rsid w:val="00C94DF1"/>
    <w:rsid w:val="00C97846"/>
    <w:rsid w:val="00CA0493"/>
    <w:rsid w:val="00CA2092"/>
    <w:rsid w:val="00CA53A5"/>
    <w:rsid w:val="00CB48A8"/>
    <w:rsid w:val="00CB4F55"/>
    <w:rsid w:val="00CC1C91"/>
    <w:rsid w:val="00CC438E"/>
    <w:rsid w:val="00CD5EAF"/>
    <w:rsid w:val="00CE1D63"/>
    <w:rsid w:val="00CE7EEB"/>
    <w:rsid w:val="00CF0F6C"/>
    <w:rsid w:val="00CF2A42"/>
    <w:rsid w:val="00CF4E46"/>
    <w:rsid w:val="00CF503F"/>
    <w:rsid w:val="00D033D7"/>
    <w:rsid w:val="00D166B5"/>
    <w:rsid w:val="00D1700D"/>
    <w:rsid w:val="00D217E9"/>
    <w:rsid w:val="00D24AA7"/>
    <w:rsid w:val="00D30612"/>
    <w:rsid w:val="00D32BED"/>
    <w:rsid w:val="00D353E8"/>
    <w:rsid w:val="00D37DB9"/>
    <w:rsid w:val="00D4339B"/>
    <w:rsid w:val="00D65741"/>
    <w:rsid w:val="00D70049"/>
    <w:rsid w:val="00D83673"/>
    <w:rsid w:val="00D94359"/>
    <w:rsid w:val="00D95FD0"/>
    <w:rsid w:val="00DA5040"/>
    <w:rsid w:val="00DB0478"/>
    <w:rsid w:val="00DB6459"/>
    <w:rsid w:val="00DC3775"/>
    <w:rsid w:val="00DC4901"/>
    <w:rsid w:val="00DC77E2"/>
    <w:rsid w:val="00DD1BFE"/>
    <w:rsid w:val="00DE62D3"/>
    <w:rsid w:val="00DF10CE"/>
    <w:rsid w:val="00DF1913"/>
    <w:rsid w:val="00DF54FA"/>
    <w:rsid w:val="00DF62CF"/>
    <w:rsid w:val="00DF67CC"/>
    <w:rsid w:val="00E21C6B"/>
    <w:rsid w:val="00E21CD7"/>
    <w:rsid w:val="00E23B7B"/>
    <w:rsid w:val="00E2498E"/>
    <w:rsid w:val="00E33CD3"/>
    <w:rsid w:val="00E357E2"/>
    <w:rsid w:val="00E3624D"/>
    <w:rsid w:val="00E46823"/>
    <w:rsid w:val="00E52C12"/>
    <w:rsid w:val="00E5780E"/>
    <w:rsid w:val="00E57ED1"/>
    <w:rsid w:val="00E61274"/>
    <w:rsid w:val="00E658B3"/>
    <w:rsid w:val="00E65B3A"/>
    <w:rsid w:val="00E66A5F"/>
    <w:rsid w:val="00E66C20"/>
    <w:rsid w:val="00E674F1"/>
    <w:rsid w:val="00E744EC"/>
    <w:rsid w:val="00E75E80"/>
    <w:rsid w:val="00E763A8"/>
    <w:rsid w:val="00E8431F"/>
    <w:rsid w:val="00E963DB"/>
    <w:rsid w:val="00EA3A88"/>
    <w:rsid w:val="00EB266C"/>
    <w:rsid w:val="00EB538D"/>
    <w:rsid w:val="00EC08BD"/>
    <w:rsid w:val="00EC0FEA"/>
    <w:rsid w:val="00EC15AD"/>
    <w:rsid w:val="00EC217F"/>
    <w:rsid w:val="00ED3ACB"/>
    <w:rsid w:val="00ED3ACE"/>
    <w:rsid w:val="00EE4212"/>
    <w:rsid w:val="00EF22D1"/>
    <w:rsid w:val="00EF2E39"/>
    <w:rsid w:val="00EF3C42"/>
    <w:rsid w:val="00F02CE6"/>
    <w:rsid w:val="00F032FB"/>
    <w:rsid w:val="00F11F48"/>
    <w:rsid w:val="00F3187E"/>
    <w:rsid w:val="00F36E64"/>
    <w:rsid w:val="00F37506"/>
    <w:rsid w:val="00F519AD"/>
    <w:rsid w:val="00F6533A"/>
    <w:rsid w:val="00F66C54"/>
    <w:rsid w:val="00F72470"/>
    <w:rsid w:val="00F74AD1"/>
    <w:rsid w:val="00F75CBD"/>
    <w:rsid w:val="00F7639D"/>
    <w:rsid w:val="00F80CB7"/>
    <w:rsid w:val="00F84B92"/>
    <w:rsid w:val="00F94E83"/>
    <w:rsid w:val="00FA292F"/>
    <w:rsid w:val="00FB6675"/>
    <w:rsid w:val="00FC1857"/>
    <w:rsid w:val="00FC759A"/>
    <w:rsid w:val="00FD17E0"/>
    <w:rsid w:val="00FD38C1"/>
    <w:rsid w:val="00FD4716"/>
    <w:rsid w:val="00FD701E"/>
    <w:rsid w:val="00FE259F"/>
    <w:rsid w:val="00FE7E98"/>
    <w:rsid w:val="00FE7F6D"/>
    <w:rsid w:val="00FF2849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4C64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A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4B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43B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3BF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707EC"/>
    <w:rPr>
      <w:color w:val="0000FF"/>
      <w:u w:val="single"/>
    </w:rPr>
  </w:style>
  <w:style w:type="paragraph" w:customStyle="1" w:styleId="Achievement">
    <w:name w:val="Achievement"/>
    <w:basedOn w:val="BodyText"/>
    <w:rsid w:val="004B7BA7"/>
    <w:pPr>
      <w:numPr>
        <w:numId w:val="6"/>
      </w:numPr>
      <w:spacing w:after="60" w:line="220" w:lineRule="atLeast"/>
      <w:jc w:val="both"/>
    </w:pPr>
    <w:rPr>
      <w:rFonts w:ascii="Arial" w:eastAsia="Batang" w:hAnsi="Arial"/>
      <w:spacing w:val="-5"/>
      <w:sz w:val="20"/>
      <w:szCs w:val="20"/>
    </w:rPr>
  </w:style>
  <w:style w:type="paragraph" w:styleId="BodyText">
    <w:name w:val="Body Text"/>
    <w:basedOn w:val="Normal"/>
    <w:rsid w:val="004B7BA7"/>
    <w:pPr>
      <w:spacing w:after="120"/>
    </w:pPr>
  </w:style>
  <w:style w:type="table" w:styleId="TableProfessional">
    <w:name w:val="Table Professional"/>
    <w:basedOn w:val="TableNormal"/>
    <w:rsid w:val="00FD47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FD4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341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B0D65"/>
  </w:style>
  <w:style w:type="paragraph" w:styleId="Title">
    <w:name w:val="Title"/>
    <w:basedOn w:val="Normal"/>
    <w:qFormat/>
    <w:rsid w:val="00416B9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310510"/>
    <w:pPr>
      <w:ind w:left="720"/>
      <w:contextualSpacing/>
    </w:pPr>
  </w:style>
  <w:style w:type="paragraph" w:customStyle="1" w:styleId="Default">
    <w:name w:val="Default"/>
    <w:uiPriority w:val="99"/>
    <w:rsid w:val="009250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A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4B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43B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3BF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707EC"/>
    <w:rPr>
      <w:color w:val="0000FF"/>
      <w:u w:val="single"/>
    </w:rPr>
  </w:style>
  <w:style w:type="paragraph" w:customStyle="1" w:styleId="Achievement">
    <w:name w:val="Achievement"/>
    <w:basedOn w:val="BodyText"/>
    <w:rsid w:val="004B7BA7"/>
    <w:pPr>
      <w:numPr>
        <w:numId w:val="6"/>
      </w:numPr>
      <w:spacing w:after="60" w:line="220" w:lineRule="atLeast"/>
      <w:jc w:val="both"/>
    </w:pPr>
    <w:rPr>
      <w:rFonts w:ascii="Arial" w:eastAsia="Batang" w:hAnsi="Arial"/>
      <w:spacing w:val="-5"/>
      <w:sz w:val="20"/>
      <w:szCs w:val="20"/>
    </w:rPr>
  </w:style>
  <w:style w:type="paragraph" w:styleId="BodyText">
    <w:name w:val="Body Text"/>
    <w:basedOn w:val="Normal"/>
    <w:rsid w:val="004B7BA7"/>
    <w:pPr>
      <w:spacing w:after="120"/>
    </w:pPr>
  </w:style>
  <w:style w:type="table" w:styleId="TableProfessional">
    <w:name w:val="Table Professional"/>
    <w:basedOn w:val="TableNormal"/>
    <w:rsid w:val="00FD47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FD4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341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B0D65"/>
  </w:style>
  <w:style w:type="paragraph" w:styleId="Title">
    <w:name w:val="Title"/>
    <w:basedOn w:val="Normal"/>
    <w:qFormat/>
    <w:rsid w:val="00416B9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310510"/>
    <w:pPr>
      <w:ind w:left="720"/>
      <w:contextualSpacing/>
    </w:pPr>
  </w:style>
  <w:style w:type="paragraph" w:customStyle="1" w:styleId="Default">
    <w:name w:val="Default"/>
    <w:uiPriority w:val="99"/>
    <w:rsid w:val="009250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ae\Desktop\Samir%20Hassan%20Mohamed%20Al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Samir Hassan Mohamed Ali</Template>
  <TotalTime>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</vt:lpstr>
      <vt:lpstr>C</vt:lpstr>
    </vt:vector>
  </TitlesOfParts>
  <Company>Home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a</dc:creator>
  <cp:lastModifiedBy>Admin</cp:lastModifiedBy>
  <cp:revision>3</cp:revision>
  <cp:lastPrinted>2011-09-21T07:28:00Z</cp:lastPrinted>
  <dcterms:created xsi:type="dcterms:W3CDTF">2017-04-09T21:17:00Z</dcterms:created>
  <dcterms:modified xsi:type="dcterms:W3CDTF">2017-06-27T21:50:00Z</dcterms:modified>
</cp:coreProperties>
</file>